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51655D">
        <w:rPr>
          <w:rFonts w:cs="Arial"/>
          <w:b/>
          <w:caps/>
          <w:sz w:val="28"/>
          <w:szCs w:val="28"/>
        </w:rPr>
        <w:t>1394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51655D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 xml:space="preserve">Providências junto à Secretaria de Infraestrutura visando à troca da iluminação pública das Avenidas José Pereira de Andrade e </w:t>
            </w:r>
            <w:proofErr w:type="spellStart"/>
            <w:r>
              <w:rPr>
                <w:rFonts w:cs="Arial"/>
                <w:sz w:val="20"/>
                <w:szCs w:val="20"/>
              </w:rPr>
              <w:t>Azênio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de Azevedo Chaves, bem como no entorno das áreas verdes existentes no Prolongamento do Jardim Santa Maria, por lâmpadas de LED.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7613BD" w:rsidRDefault="003A77BE" w:rsidP="007613BD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7613BD">
        <w:rPr>
          <w:rFonts w:cs="Arial"/>
        </w:rPr>
        <w:t>que</w:t>
      </w:r>
      <w:r w:rsidR="007613BD" w:rsidRPr="001840AD">
        <w:rPr>
          <w:rFonts w:cs="Arial"/>
        </w:rPr>
        <w:t xml:space="preserve"> sejam </w:t>
      </w:r>
      <w:r w:rsidR="007613BD">
        <w:rPr>
          <w:rFonts w:cs="Arial"/>
        </w:rPr>
        <w:t xml:space="preserve">adotadas providências cabíveis </w:t>
      </w:r>
      <w:r w:rsidR="0051655D" w:rsidRPr="0051655D">
        <w:rPr>
          <w:rFonts w:cs="Arial"/>
        </w:rPr>
        <w:t xml:space="preserve">junto à Secretaria de Infraestrutura visando à troca da iluminação pública das Avenidas José Pereira de Andrade e </w:t>
      </w:r>
      <w:proofErr w:type="spellStart"/>
      <w:r w:rsidR="0051655D" w:rsidRPr="0051655D">
        <w:rPr>
          <w:rFonts w:cs="Arial"/>
        </w:rPr>
        <w:t>Azênio</w:t>
      </w:r>
      <w:proofErr w:type="spellEnd"/>
      <w:r w:rsidR="0051655D" w:rsidRPr="0051655D">
        <w:rPr>
          <w:rFonts w:cs="Arial"/>
        </w:rPr>
        <w:t xml:space="preserve"> de Azevedo Chaves, bem como no entorno das áreas verdes existentes no Prolongamento do Jardim Santa Maria, por lâmpadas de LED.</w:t>
      </w:r>
    </w:p>
    <w:p w:rsidR="0051655D" w:rsidRDefault="0051655D" w:rsidP="0051655D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Estes locais são muito escuros à noite e nosso pedido tem o principal objetivo de proporcionar visibilidade e segurança para os moradores, comerciantes e pedestres, evitando assim que as áreas se tornem espaços para criminalidade.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51655D">
        <w:rPr>
          <w:rFonts w:cs="Arial"/>
        </w:rPr>
        <w:t>19 de maio de 2021.</w:t>
      </w:r>
    </w:p>
    <w:p w:rsidR="0051655D" w:rsidRDefault="0051655D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51655D" w:rsidRDefault="0051655D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bookmarkStart w:id="0" w:name="_GoBack"/>
      <w:bookmarkEnd w:id="0"/>
    </w:p>
    <w:p w:rsidR="0051655D" w:rsidRPr="005D429C" w:rsidRDefault="0051655D" w:rsidP="0051655D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MARIA AMÉLIA</w:t>
      </w:r>
    </w:p>
    <w:p w:rsidR="0051655D" w:rsidRDefault="0051655D" w:rsidP="0051655D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</w:t>
      </w:r>
      <w:r>
        <w:rPr>
          <w:rFonts w:eastAsia="Calibri" w:cs="Arial"/>
          <w:lang w:eastAsia="en-US"/>
        </w:rPr>
        <w:t>a</w:t>
      </w:r>
      <w:r w:rsidRPr="005D429C">
        <w:rPr>
          <w:rFonts w:eastAsia="Calibri" w:cs="Arial"/>
          <w:lang w:eastAsia="en-US"/>
        </w:rPr>
        <w:t xml:space="preserve"> - PSD</w:t>
      </w:r>
      <w:r>
        <w:rPr>
          <w:rFonts w:eastAsia="Calibri" w:cs="Arial"/>
          <w:lang w:eastAsia="en-US"/>
        </w:rPr>
        <w:t>B</w:t>
      </w:r>
    </w:p>
    <w:p w:rsidR="0051655D" w:rsidRPr="00ED4D34" w:rsidRDefault="0051655D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sectPr w:rsidR="0051655D" w:rsidRPr="00ED4D34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4BA3" w:rsidRDefault="005D4BA3">
      <w:r>
        <w:separator/>
      </w:r>
    </w:p>
  </w:endnote>
  <w:endnote w:type="continuationSeparator" w:id="0">
    <w:p w:rsidR="005D4BA3" w:rsidRDefault="005D4B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4BA3" w:rsidRDefault="005D4BA3">
      <w:r>
        <w:separator/>
      </w:r>
    </w:p>
  </w:footnote>
  <w:footnote w:type="continuationSeparator" w:id="0">
    <w:p w:rsidR="005D4BA3" w:rsidRDefault="005D4B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81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81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673BE8" w:rsidRDefault="00673BE8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  <w:t>LIA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673BE8" w:rsidRDefault="00673BE8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  <w:t>LIA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0082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956E2"/>
    <w:rsid w:val="002A63FE"/>
    <w:rsid w:val="002A7434"/>
    <w:rsid w:val="002C2B5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1655D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4BA3"/>
    <w:rsid w:val="005D5519"/>
    <w:rsid w:val="005D702D"/>
    <w:rsid w:val="005E138D"/>
    <w:rsid w:val="006041AC"/>
    <w:rsid w:val="00624472"/>
    <w:rsid w:val="006426AE"/>
    <w:rsid w:val="00651B00"/>
    <w:rsid w:val="00673BE8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613BD"/>
    <w:rsid w:val="00775A1B"/>
    <w:rsid w:val="0078108B"/>
    <w:rsid w:val="007838DC"/>
    <w:rsid w:val="00790509"/>
    <w:rsid w:val="00790911"/>
    <w:rsid w:val="007B2A7B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D633A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23E71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18BC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656AE8-BCA0-4B9B-B4E1-4D8771D28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</TotalTime>
  <Pages>1</Pages>
  <Words>162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Lia Requena</cp:lastModifiedBy>
  <cp:revision>2</cp:revision>
  <cp:lastPrinted>2020-03-16T12:28:00Z</cp:lastPrinted>
  <dcterms:created xsi:type="dcterms:W3CDTF">2021-05-18T11:57:00Z</dcterms:created>
  <dcterms:modified xsi:type="dcterms:W3CDTF">2021-05-18T11:57:00Z</dcterms:modified>
</cp:coreProperties>
</file>